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5E737" w14:textId="77777777" w:rsidR="00335126" w:rsidRPr="006F6F48" w:rsidRDefault="003C6BCD" w:rsidP="006F6F48">
      <w:pPr>
        <w:spacing w:line="300" w:lineRule="atLeast"/>
        <w:jc w:val="left"/>
        <w:rPr>
          <w:rFonts w:ascii="Calibri Light" w:hAnsi="Calibri Light" w:cs="Calibri Light"/>
          <w:b/>
          <w:szCs w:val="22"/>
          <w:lang w:eastAsia="en-GB"/>
        </w:rPr>
      </w:pPr>
      <w:r w:rsidRPr="006F6F48">
        <w:rPr>
          <w:rFonts w:ascii="Calibri Light" w:hAnsi="Calibri Light" w:cs="Calibri Light"/>
          <w:b/>
          <w:szCs w:val="22"/>
          <w:lang w:eastAsia="en-GB"/>
        </w:rPr>
        <w:t>Person S</w:t>
      </w:r>
      <w:r w:rsidR="00335126" w:rsidRPr="006F6F48">
        <w:rPr>
          <w:rFonts w:ascii="Calibri Light" w:hAnsi="Calibri Light" w:cs="Calibri Light"/>
          <w:b/>
          <w:szCs w:val="22"/>
          <w:lang w:eastAsia="en-GB"/>
        </w:rPr>
        <w:t>pecification</w:t>
      </w:r>
    </w:p>
    <w:p w14:paraId="1CA9DD6E" w14:textId="398FAFEC" w:rsidR="009478C4" w:rsidRPr="006F6F48" w:rsidRDefault="00335126" w:rsidP="006F6F48">
      <w:pPr>
        <w:spacing w:line="300" w:lineRule="atLeast"/>
        <w:jc w:val="left"/>
        <w:rPr>
          <w:rFonts w:ascii="Calibri Light" w:hAnsi="Calibri Light" w:cs="Calibri Light"/>
          <w:b/>
          <w:szCs w:val="22"/>
          <w:lang w:eastAsia="en-GB"/>
        </w:rPr>
      </w:pPr>
      <w:r w:rsidRPr="006F6F48">
        <w:rPr>
          <w:rFonts w:ascii="Calibri Light" w:hAnsi="Calibri Light" w:cs="Calibri Light"/>
          <w:b/>
          <w:szCs w:val="22"/>
          <w:lang w:eastAsia="en-GB"/>
        </w:rPr>
        <w:t>Post:</w:t>
      </w:r>
      <w:r w:rsidR="00EA0CC3" w:rsidRPr="006F6F48">
        <w:rPr>
          <w:rFonts w:ascii="Calibri Light" w:hAnsi="Calibri Light" w:cs="Calibri Light"/>
          <w:b/>
          <w:szCs w:val="22"/>
          <w:lang w:eastAsia="en-GB"/>
        </w:rPr>
        <w:t xml:space="preserve"> </w:t>
      </w:r>
      <w:r w:rsidR="1BF151D2" w:rsidRPr="006F6F48">
        <w:rPr>
          <w:rFonts w:ascii="Calibri Light" w:hAnsi="Calibri Light" w:cs="Calibri Light"/>
          <w:b/>
          <w:szCs w:val="22"/>
          <w:lang w:eastAsia="en-GB"/>
        </w:rPr>
        <w:t xml:space="preserve">Trainee </w:t>
      </w:r>
      <w:r w:rsidR="00D37FC9" w:rsidRPr="006F6F48">
        <w:rPr>
          <w:rFonts w:ascii="Calibri Light" w:hAnsi="Calibri Light" w:cs="Calibri Light"/>
          <w:b/>
          <w:szCs w:val="22"/>
          <w:lang w:eastAsia="en-GB"/>
        </w:rPr>
        <w:t>Attendance and Admissions Officer</w:t>
      </w:r>
    </w:p>
    <w:p w14:paraId="585CB8E4" w14:textId="782DD998" w:rsidR="00D37FC9" w:rsidRPr="006F6F48" w:rsidRDefault="00D37FC9" w:rsidP="006F6F48">
      <w:pPr>
        <w:spacing w:line="300" w:lineRule="atLeast"/>
        <w:jc w:val="left"/>
        <w:rPr>
          <w:rFonts w:ascii="Calibri Light" w:hAnsi="Calibri Light" w:cs="Calibri Light"/>
          <w:szCs w:val="22"/>
          <w:lang w:eastAsia="en-GB"/>
        </w:rPr>
      </w:pPr>
    </w:p>
    <w:tbl>
      <w:tblPr>
        <w:tblW w:w="86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636A4D" w:rsidRPr="00636A4D" w14:paraId="79A2E530" w14:textId="77777777" w:rsidTr="006F6F48">
        <w:trPr>
          <w:trHeight w:val="30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8CA9B6" w14:textId="77777777" w:rsidR="00636A4D" w:rsidRPr="00636A4D" w:rsidRDefault="00636A4D" w:rsidP="006F6F48">
            <w:pPr>
              <w:spacing w:line="300" w:lineRule="atLeast"/>
              <w:jc w:val="left"/>
              <w:rPr>
                <w:rFonts w:ascii="Calibri Light" w:hAnsi="Calibri Light" w:cs="Calibri Light"/>
                <w:b/>
                <w:szCs w:val="22"/>
                <w:lang w:eastAsia="en-GB"/>
              </w:rPr>
            </w:pPr>
            <w:r w:rsidRPr="006F6F48">
              <w:rPr>
                <w:rFonts w:ascii="Calibri Light" w:hAnsi="Calibri Light" w:cs="Calibri Light"/>
                <w:b/>
                <w:szCs w:val="22"/>
                <w:lang w:eastAsia="en-GB"/>
              </w:rPr>
              <w:t>Criteria 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7A93A" w14:textId="77777777" w:rsidR="00636A4D" w:rsidRPr="00636A4D" w:rsidRDefault="00636A4D" w:rsidP="006F6F48">
            <w:pPr>
              <w:spacing w:line="300" w:lineRule="atLeast"/>
              <w:jc w:val="left"/>
              <w:rPr>
                <w:rFonts w:ascii="Calibri Light" w:hAnsi="Calibri Light" w:cs="Calibri Light"/>
                <w:b/>
                <w:szCs w:val="22"/>
                <w:lang w:eastAsia="en-GB"/>
              </w:rPr>
            </w:pPr>
            <w:r w:rsidRPr="006F6F48">
              <w:rPr>
                <w:rFonts w:ascii="Calibri Light" w:hAnsi="Calibri Light" w:cs="Calibri Light"/>
                <w:b/>
                <w:szCs w:val="22"/>
                <w:lang w:eastAsia="en-GB"/>
              </w:rPr>
              <w:t>Essential / Desirable 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03BE29" w14:textId="77777777" w:rsidR="00636A4D" w:rsidRPr="00636A4D" w:rsidRDefault="00636A4D" w:rsidP="006F6F48">
            <w:pPr>
              <w:spacing w:line="300" w:lineRule="atLeast"/>
              <w:jc w:val="left"/>
              <w:rPr>
                <w:rFonts w:ascii="Calibri Light" w:hAnsi="Calibri Light" w:cs="Calibri Light"/>
                <w:b/>
                <w:szCs w:val="22"/>
                <w:lang w:eastAsia="en-GB"/>
              </w:rPr>
            </w:pPr>
            <w:r w:rsidRPr="006F6F48">
              <w:rPr>
                <w:rFonts w:ascii="Calibri Light" w:hAnsi="Calibri Light" w:cs="Calibri Light"/>
                <w:b/>
                <w:szCs w:val="22"/>
                <w:lang w:eastAsia="en-GB"/>
              </w:rPr>
              <w:t>Method of Assessment </w:t>
            </w:r>
          </w:p>
        </w:tc>
      </w:tr>
      <w:tr w:rsidR="006F6F48" w:rsidRPr="006F6F48" w14:paraId="230F0E8D" w14:textId="77777777" w:rsidTr="006F6F48">
        <w:trPr>
          <w:trHeight w:val="300"/>
        </w:trPr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4EC9B83" w14:textId="77777777" w:rsidR="006F6F48" w:rsidRPr="00636A4D" w:rsidRDefault="006F6F48" w:rsidP="00636A4D">
            <w:pPr>
              <w:spacing w:line="300" w:lineRule="atLeast"/>
              <w:jc w:val="left"/>
              <w:rPr>
                <w:rFonts w:ascii="Calibri Light" w:hAnsi="Calibri Light" w:cs="Calibri Light"/>
                <w:b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b/>
                <w:szCs w:val="22"/>
                <w:lang w:eastAsia="en-GB"/>
              </w:rPr>
              <w:t>Educational Attainment</w:t>
            </w:r>
          </w:p>
          <w:p w14:paraId="6D59C2FF" w14:textId="77777777" w:rsidR="006F6F48" w:rsidRPr="006F6F48" w:rsidRDefault="006F6F48" w:rsidP="00636A4D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AC5AE8" w14:textId="77777777" w:rsidR="006F6F48" w:rsidRPr="00636A4D" w:rsidRDefault="006F6F48" w:rsidP="00636A4D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GCSE Grade 4/C or above (or equivalent) in English and Mathematics</w:t>
            </w:r>
          </w:p>
          <w:p w14:paraId="279AA740" w14:textId="77777777" w:rsidR="006F6F48" w:rsidRPr="006F6F48" w:rsidRDefault="006F6F48" w:rsidP="00636A4D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45D57" w14:textId="77777777" w:rsidR="006F6F48" w:rsidRPr="00636A4D" w:rsidRDefault="006F6F48" w:rsidP="00636A4D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Application Form / Certificates</w:t>
            </w:r>
          </w:p>
          <w:p w14:paraId="730F0A67" w14:textId="77777777" w:rsidR="006F6F48" w:rsidRPr="006F6F48" w:rsidRDefault="006F6F48" w:rsidP="00636A4D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</w:tr>
      <w:tr w:rsidR="006F6F48" w:rsidRPr="006F6F48" w14:paraId="17C37EEA" w14:textId="77777777" w:rsidTr="006F6F48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1EECCC9" w14:textId="77777777" w:rsidR="006F6F48" w:rsidRPr="006F6F48" w:rsidRDefault="006F6F48" w:rsidP="00636A4D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328C2" w14:textId="77777777" w:rsidR="006F6F48" w:rsidRPr="00636A4D" w:rsidRDefault="006F6F48" w:rsidP="00636A4D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Good standard of general education</w:t>
            </w:r>
          </w:p>
          <w:p w14:paraId="313300C7" w14:textId="77777777" w:rsidR="006F6F48" w:rsidRPr="006F6F48" w:rsidRDefault="006F6F48" w:rsidP="00636A4D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37B2BC" w14:textId="77777777" w:rsidR="006F6F48" w:rsidRPr="00636A4D" w:rsidRDefault="006F6F48" w:rsidP="00636A4D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Application Form</w:t>
            </w:r>
          </w:p>
          <w:p w14:paraId="0CB1B042" w14:textId="77777777" w:rsidR="006F6F48" w:rsidRPr="006F6F48" w:rsidRDefault="006F6F48" w:rsidP="00636A4D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</w:tr>
      <w:tr w:rsidR="006F6F48" w:rsidRPr="006F6F48" w14:paraId="04CC14B1" w14:textId="77777777" w:rsidTr="006F6F48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55A856" w14:textId="77777777" w:rsidR="006F6F48" w:rsidRPr="006F6F48" w:rsidRDefault="006F6F48" w:rsidP="00636A4D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EF81BF" w14:textId="3FC953E4" w:rsidR="006F6F48" w:rsidRPr="00636A4D" w:rsidRDefault="006F6F48" w:rsidP="00636A4D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Administrative, Business or Customer Service qualification</w:t>
            </w: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 xml:space="preserve"> </w:t>
            </w:r>
            <w:r w:rsidRPr="006F6F48">
              <w:rPr>
                <w:rFonts w:ascii="Calibri Light" w:hAnsi="Calibri Light" w:cs="Calibri Light"/>
                <w:b/>
                <w:szCs w:val="22"/>
                <w:lang w:eastAsia="en-GB"/>
              </w:rPr>
              <w:t>(</w:t>
            </w:r>
            <w:r w:rsidRPr="00636A4D">
              <w:rPr>
                <w:rFonts w:ascii="Calibri Light" w:hAnsi="Calibri Light" w:cs="Calibri Light"/>
                <w:b/>
                <w:szCs w:val="22"/>
                <w:lang w:eastAsia="en-GB"/>
              </w:rPr>
              <w:t>Desirable</w:t>
            </w:r>
            <w:r w:rsidRPr="006F6F48">
              <w:rPr>
                <w:rFonts w:ascii="Calibri Light" w:hAnsi="Calibri Light" w:cs="Calibri Light"/>
                <w:b/>
                <w:szCs w:val="22"/>
                <w:lang w:eastAsia="en-GB"/>
              </w:rPr>
              <w:t>)</w:t>
            </w:r>
          </w:p>
          <w:p w14:paraId="3C27C010" w14:textId="77777777" w:rsidR="006F6F48" w:rsidRPr="006F6F48" w:rsidRDefault="006F6F48" w:rsidP="00636A4D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67F954" w14:textId="77777777" w:rsidR="006F6F48" w:rsidRPr="00636A4D" w:rsidRDefault="006F6F48" w:rsidP="00636A4D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Application Form / Certificates</w:t>
            </w:r>
          </w:p>
          <w:p w14:paraId="5BFFF0F7" w14:textId="77777777" w:rsidR="006F6F48" w:rsidRPr="006F6F48" w:rsidRDefault="006F6F48" w:rsidP="00636A4D">
            <w:pPr>
              <w:spacing w:line="300" w:lineRule="atLeast"/>
              <w:jc w:val="left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</w:tr>
      <w:tr w:rsidR="006F6F48" w:rsidRPr="006F6F48" w14:paraId="45510CF3" w14:textId="77777777" w:rsidTr="0082045D">
        <w:trPr>
          <w:trHeight w:val="300"/>
        </w:trPr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E07619F" w14:textId="77777777" w:rsidR="006F6F48" w:rsidRPr="00636A4D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b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b/>
                <w:szCs w:val="22"/>
                <w:lang w:eastAsia="en-GB"/>
              </w:rPr>
              <w:t>Experience</w:t>
            </w:r>
          </w:p>
          <w:p w14:paraId="24427F6D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2BA02" w14:textId="03C02DC6" w:rsidR="006F6F48" w:rsidRPr="006F6F48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Previous experience in an administrative, customer service, voluntary or educational setting</w:t>
            </w:r>
          </w:p>
          <w:p w14:paraId="7EA8BACD" w14:textId="63C69148" w:rsidR="006F6F48" w:rsidRPr="00636A4D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b/>
                <w:szCs w:val="22"/>
                <w:lang w:eastAsia="en-GB"/>
              </w:rPr>
            </w:pPr>
            <w:r w:rsidRPr="006F6F48">
              <w:rPr>
                <w:rFonts w:ascii="Calibri Light" w:hAnsi="Calibri Light" w:cs="Calibri Light"/>
                <w:b/>
                <w:szCs w:val="22"/>
                <w:lang w:eastAsia="en-GB"/>
              </w:rPr>
              <w:t>(</w:t>
            </w:r>
            <w:r w:rsidRPr="00636A4D">
              <w:rPr>
                <w:rFonts w:ascii="Calibri Light" w:hAnsi="Calibri Light" w:cs="Calibri Light"/>
                <w:b/>
                <w:szCs w:val="22"/>
                <w:lang w:eastAsia="en-GB"/>
              </w:rPr>
              <w:t>Desirable</w:t>
            </w:r>
            <w:r w:rsidRPr="006F6F48">
              <w:rPr>
                <w:rFonts w:ascii="Calibri Light" w:hAnsi="Calibri Light" w:cs="Calibri Light"/>
                <w:b/>
                <w:szCs w:val="22"/>
                <w:lang w:eastAsia="en-GB"/>
              </w:rPr>
              <w:t>)</w:t>
            </w:r>
          </w:p>
          <w:p w14:paraId="261F4A1F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6E90B" w14:textId="77777777" w:rsidR="006F6F48" w:rsidRPr="00636A4D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>
              <w:rPr>
                <w:rFonts w:ascii="Calibri Light" w:hAnsi="Calibri Light" w:cs="Calibri Light"/>
                <w:szCs w:val="22"/>
                <w:lang w:eastAsia="en-GB"/>
              </w:rPr>
              <w:t>Supporting statement/</w:t>
            </w: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 xml:space="preserve">Application Form </w:t>
            </w:r>
          </w:p>
          <w:p w14:paraId="196B52B8" w14:textId="77777777" w:rsidR="006F6F48" w:rsidRPr="006F6F48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</w:tr>
      <w:tr w:rsidR="006F6F48" w:rsidRPr="006F6F48" w14:paraId="5BADD799" w14:textId="77777777" w:rsidTr="0082045D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E0DC40B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032A0" w14:textId="77777777" w:rsidR="006F6F48" w:rsidRPr="00636A4D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Good written and verbal communication skills</w:t>
            </w:r>
          </w:p>
          <w:p w14:paraId="41269484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3190BE" w14:textId="0E103AAD" w:rsidR="006F6F48" w:rsidRPr="00636A4D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>
              <w:rPr>
                <w:rFonts w:ascii="Calibri Light" w:hAnsi="Calibri Light" w:cs="Calibri Light"/>
                <w:szCs w:val="22"/>
                <w:lang w:eastAsia="en-GB"/>
              </w:rPr>
              <w:t>Supporting statement/</w:t>
            </w: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 xml:space="preserve">Application Form </w:t>
            </w:r>
          </w:p>
          <w:p w14:paraId="001C607A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</w:tr>
      <w:tr w:rsidR="00EF4769" w:rsidRPr="006F6F48" w14:paraId="0661D35F" w14:textId="77777777" w:rsidTr="0082045D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A3B3AAD" w14:textId="77777777" w:rsidR="00EF4769" w:rsidRPr="006F6F48" w:rsidRDefault="00EF4769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6DF2C" w14:textId="77777777" w:rsidR="00EF4769" w:rsidRPr="00EF4769" w:rsidRDefault="00EF4769" w:rsidP="00EF4769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EF4769">
              <w:rPr>
                <w:rFonts w:ascii="Calibri Light" w:hAnsi="Calibri Light" w:cs="Calibri Light"/>
                <w:szCs w:val="22"/>
                <w:lang w:eastAsia="en-GB"/>
              </w:rPr>
              <w:t>Good organisational skills and attention to detail</w:t>
            </w:r>
          </w:p>
          <w:p w14:paraId="2D46EA4C" w14:textId="77777777" w:rsidR="00EF4769" w:rsidRPr="00636A4D" w:rsidRDefault="00EF4769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1DBC97" w14:textId="77777777" w:rsidR="00EF4769" w:rsidRPr="00EF4769" w:rsidRDefault="00EF4769" w:rsidP="00EF4769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EF4769">
              <w:rPr>
                <w:rFonts w:ascii="Calibri Light" w:hAnsi="Calibri Light" w:cs="Calibri Light"/>
                <w:szCs w:val="22"/>
                <w:lang w:eastAsia="en-GB"/>
              </w:rPr>
              <w:t>Application Form / Interview</w:t>
            </w:r>
          </w:p>
          <w:p w14:paraId="14972B39" w14:textId="77777777" w:rsidR="00EF4769" w:rsidRPr="00636A4D" w:rsidRDefault="00EF4769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</w:p>
        </w:tc>
      </w:tr>
      <w:tr w:rsidR="00EF4769" w:rsidRPr="006F6F48" w14:paraId="2DD42297" w14:textId="77777777" w:rsidTr="0082045D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734FA07" w14:textId="77777777" w:rsidR="00EF4769" w:rsidRPr="006F6F48" w:rsidRDefault="00EF4769" w:rsidP="00EF4769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06F6B7" w14:textId="77777777" w:rsidR="00EF4769" w:rsidRPr="00636A4D" w:rsidRDefault="00EF4769" w:rsidP="00EF4769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Ability to maintain accurate records</w:t>
            </w:r>
          </w:p>
          <w:p w14:paraId="0668A08F" w14:textId="77777777" w:rsidR="00EF4769" w:rsidRPr="006F6F48" w:rsidRDefault="00EF4769" w:rsidP="00EF4769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E44265" w14:textId="4D3CE1CF" w:rsidR="00EF4769" w:rsidRPr="006F6F48" w:rsidRDefault="00EF4769" w:rsidP="00EF4769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EF4769">
              <w:rPr>
                <w:rFonts w:ascii="Calibri Light" w:hAnsi="Calibri Light" w:cs="Calibri Light"/>
                <w:szCs w:val="22"/>
                <w:lang w:eastAsia="en-GB"/>
              </w:rPr>
              <w:t>Application Form / Interview</w:t>
            </w:r>
          </w:p>
        </w:tc>
      </w:tr>
      <w:tr w:rsidR="00EF4769" w:rsidRPr="006F6F48" w14:paraId="644C48E6" w14:textId="77777777" w:rsidTr="0082045D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E3FC51C" w14:textId="77777777" w:rsidR="00EF4769" w:rsidRPr="006F6F48" w:rsidRDefault="00EF4769" w:rsidP="00EF4769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10F35F" w14:textId="77777777" w:rsidR="00EF4769" w:rsidRPr="00636A4D" w:rsidRDefault="00EF4769" w:rsidP="00EF4769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Basic IT skills, including Microsoft Office applications</w:t>
            </w:r>
          </w:p>
          <w:p w14:paraId="2F799D3D" w14:textId="77777777" w:rsidR="00EF4769" w:rsidRPr="006F6F48" w:rsidRDefault="00EF4769" w:rsidP="00EF4769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1ED5F" w14:textId="33AF9795" w:rsidR="00EF4769" w:rsidRPr="006F6F48" w:rsidRDefault="00EF4769" w:rsidP="00EF4769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EF4769">
              <w:rPr>
                <w:rFonts w:ascii="Calibri Light" w:hAnsi="Calibri Light" w:cs="Calibri Light"/>
                <w:szCs w:val="22"/>
                <w:lang w:eastAsia="en-GB"/>
              </w:rPr>
              <w:t>Application Form / Interview</w:t>
            </w:r>
          </w:p>
        </w:tc>
      </w:tr>
      <w:tr w:rsidR="00EF4769" w:rsidRPr="006F6F48" w14:paraId="06130E01" w14:textId="77777777" w:rsidTr="0082045D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D959544" w14:textId="77777777" w:rsidR="00EF4769" w:rsidRPr="006F6F48" w:rsidRDefault="00EF4769" w:rsidP="00EF4769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A2D9F" w14:textId="77777777" w:rsidR="00EF4769" w:rsidRPr="00636A4D" w:rsidRDefault="00EF4769" w:rsidP="00EF4769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Ability to work as part of a team</w:t>
            </w:r>
          </w:p>
          <w:p w14:paraId="4E8C3941" w14:textId="77777777" w:rsidR="00EF4769" w:rsidRPr="006F6F48" w:rsidRDefault="00EF4769" w:rsidP="00EF4769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7D4D80" w14:textId="7256F4F6" w:rsidR="00EF4769" w:rsidRPr="006F6F48" w:rsidRDefault="00EF4769" w:rsidP="00EF4769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EF4769">
              <w:rPr>
                <w:rFonts w:ascii="Calibri Light" w:hAnsi="Calibri Light" w:cs="Calibri Light"/>
                <w:szCs w:val="22"/>
                <w:lang w:eastAsia="en-GB"/>
              </w:rPr>
              <w:t>Application Form / Interview</w:t>
            </w:r>
          </w:p>
        </w:tc>
      </w:tr>
      <w:tr w:rsidR="00EF4769" w:rsidRPr="006F6F48" w14:paraId="5EC24A8C" w14:textId="77777777" w:rsidTr="0082045D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9F09517" w14:textId="77777777" w:rsidR="00EF4769" w:rsidRPr="006F6F48" w:rsidRDefault="00EF4769" w:rsidP="00EF4769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28AEDE" w14:textId="77777777" w:rsidR="00EF4769" w:rsidRPr="00636A4D" w:rsidRDefault="00EF4769" w:rsidP="00EF4769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Ability to build positive relationships with pupils, parents/carers and colleagues</w:t>
            </w:r>
          </w:p>
          <w:p w14:paraId="3D9441BD" w14:textId="77777777" w:rsidR="00EF4769" w:rsidRPr="006F6F48" w:rsidRDefault="00EF4769" w:rsidP="00EF4769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AAB3D7" w14:textId="0D00664D" w:rsidR="00EF4769" w:rsidRPr="006F6F48" w:rsidRDefault="00EF4769" w:rsidP="00EF4769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EF4769">
              <w:rPr>
                <w:rFonts w:ascii="Calibri Light" w:hAnsi="Calibri Light" w:cs="Calibri Light"/>
                <w:szCs w:val="22"/>
                <w:lang w:eastAsia="en-GB"/>
              </w:rPr>
              <w:t>Application Form / Interview</w:t>
            </w:r>
          </w:p>
        </w:tc>
      </w:tr>
      <w:tr w:rsidR="00EF4769" w:rsidRPr="006F6F48" w14:paraId="050931BC" w14:textId="77777777" w:rsidTr="0082045D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E6ACE05" w14:textId="77777777" w:rsidR="00EF4769" w:rsidRPr="006F6F48" w:rsidRDefault="00EF4769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C4DD16" w14:textId="77777777" w:rsidR="00EF4769" w:rsidRPr="00EF4769" w:rsidRDefault="00EF4769" w:rsidP="00EF4769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EF4769">
              <w:rPr>
                <w:rFonts w:ascii="Calibri Light" w:hAnsi="Calibri Light" w:cs="Calibri Light"/>
                <w:szCs w:val="22"/>
                <w:lang w:eastAsia="en-GB"/>
              </w:rPr>
              <w:t>Ability to communicate professionally and sensitively with parents/carers and external agencies</w:t>
            </w:r>
          </w:p>
          <w:p w14:paraId="426E89BB" w14:textId="77777777" w:rsidR="00EF4769" w:rsidRPr="00636A4D" w:rsidRDefault="00EF4769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6A4B3" w14:textId="45B3A78F" w:rsidR="00EF4769" w:rsidRPr="00636A4D" w:rsidRDefault="00EF4769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EF4769">
              <w:rPr>
                <w:rFonts w:ascii="Calibri Light" w:hAnsi="Calibri Light" w:cs="Calibri Light"/>
                <w:szCs w:val="22"/>
                <w:lang w:eastAsia="en-GB"/>
              </w:rPr>
              <w:t>Application Form / Interview</w:t>
            </w:r>
          </w:p>
        </w:tc>
      </w:tr>
      <w:tr w:rsidR="006F6F48" w:rsidRPr="006F6F48" w14:paraId="034D48C0" w14:textId="77777777" w:rsidTr="0082045D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EB2B80C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D011D" w14:textId="77777777" w:rsidR="006F6F48" w:rsidRPr="00636A4D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Understanding of the importance of confidentiality</w:t>
            </w:r>
          </w:p>
          <w:p w14:paraId="094B8060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3128E" w14:textId="7ED2716C" w:rsidR="006F6F48" w:rsidRPr="00636A4D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Application Form</w:t>
            </w:r>
            <w:r>
              <w:rPr>
                <w:rFonts w:ascii="Calibri Light" w:hAnsi="Calibri Light" w:cs="Calibri Light"/>
                <w:szCs w:val="22"/>
                <w:lang w:eastAsia="en-GB"/>
              </w:rPr>
              <w:t>/ Interview</w:t>
            </w:r>
          </w:p>
          <w:p w14:paraId="30889873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</w:tr>
      <w:tr w:rsidR="00EF4769" w:rsidRPr="006F6F48" w14:paraId="05E14D8F" w14:textId="77777777" w:rsidTr="0082045D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802A845" w14:textId="77777777" w:rsidR="00EF4769" w:rsidRPr="006F6F48" w:rsidRDefault="00EF4769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8D585" w14:textId="77777777" w:rsidR="00EF4769" w:rsidRPr="00EF4769" w:rsidRDefault="00EF4769" w:rsidP="00EF4769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EF4769">
              <w:rPr>
                <w:rFonts w:ascii="Calibri Light" w:hAnsi="Calibri Light" w:cs="Calibri Light"/>
                <w:szCs w:val="22"/>
                <w:lang w:eastAsia="en-GB"/>
              </w:rPr>
              <w:t>Ability to maintain confidentiality and handle sensitive information appropriately</w:t>
            </w:r>
          </w:p>
          <w:p w14:paraId="38FE2979" w14:textId="77777777" w:rsidR="00EF4769" w:rsidRPr="00636A4D" w:rsidRDefault="00EF4769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BD249" w14:textId="77777777" w:rsidR="00EF4769" w:rsidRPr="00EF4769" w:rsidRDefault="00EF4769" w:rsidP="00EF4769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EF4769">
              <w:rPr>
                <w:rFonts w:ascii="Calibri Light" w:hAnsi="Calibri Light" w:cs="Calibri Light"/>
                <w:szCs w:val="22"/>
                <w:lang w:eastAsia="en-GB"/>
              </w:rPr>
              <w:t>Application Form / Interview</w:t>
            </w:r>
          </w:p>
          <w:p w14:paraId="0989C899" w14:textId="77777777" w:rsidR="00EF4769" w:rsidRPr="006F6F48" w:rsidRDefault="00EF4769" w:rsidP="006F6F48">
            <w:pPr>
              <w:jc w:val="left"/>
              <w:textAlignment w:val="baseline"/>
              <w:rPr>
                <w:rFonts w:ascii="Calibri Light" w:hAnsi="Calibri Light" w:cs="Calibri Light"/>
                <w:szCs w:val="22"/>
                <w:lang w:eastAsia="en-GB"/>
              </w:rPr>
            </w:pPr>
          </w:p>
        </w:tc>
      </w:tr>
      <w:tr w:rsidR="006F6F48" w:rsidRPr="006F6F48" w14:paraId="14070828" w14:textId="77777777" w:rsidTr="0082045D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6ECA07A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F283F7" w14:textId="77777777" w:rsidR="006F6F48" w:rsidRPr="00636A4D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Ability to follow instructions, procedures and guidance</w:t>
            </w:r>
          </w:p>
          <w:p w14:paraId="7ED54109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2CE982" w14:textId="3D145F92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>Application form/Interview</w:t>
            </w:r>
          </w:p>
        </w:tc>
      </w:tr>
      <w:tr w:rsidR="006F6F48" w:rsidRPr="006F6F48" w14:paraId="096456D2" w14:textId="77777777" w:rsidTr="0082045D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CD09788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E2AC1" w14:textId="77777777" w:rsidR="006F6F48" w:rsidRPr="00636A4D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Ability to manage workload and priorities effectively</w:t>
            </w:r>
          </w:p>
          <w:p w14:paraId="195234AB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B4C22" w14:textId="238F2690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>Application form/</w:t>
            </w:r>
            <w:r>
              <w:rPr>
                <w:rFonts w:ascii="Calibri Light" w:hAnsi="Calibri Light" w:cs="Calibri Light"/>
                <w:szCs w:val="22"/>
                <w:lang w:eastAsia="en-GB"/>
              </w:rPr>
              <w:t>References</w:t>
            </w:r>
          </w:p>
        </w:tc>
      </w:tr>
      <w:tr w:rsidR="006F6F48" w:rsidRPr="006F6F48" w14:paraId="459B8142" w14:textId="77777777" w:rsidTr="0082045D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9637F0B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DCE731" w14:textId="77777777" w:rsidR="006F6F48" w:rsidRPr="00636A4D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Willingness to learn new skills and undertake training</w:t>
            </w:r>
          </w:p>
          <w:p w14:paraId="290DC824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3E100" w14:textId="52413B22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>Application form/Interview</w:t>
            </w:r>
          </w:p>
        </w:tc>
      </w:tr>
      <w:tr w:rsidR="006F6F48" w:rsidRPr="006F6F48" w14:paraId="077B8AD4" w14:textId="77777777" w:rsidTr="0082045D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AAD05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92555C" w14:textId="77777777" w:rsidR="006F6F48" w:rsidRPr="00636A4D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36A4D">
              <w:rPr>
                <w:rFonts w:ascii="Calibri Light" w:hAnsi="Calibri Light" w:cs="Calibri Light"/>
                <w:szCs w:val="22"/>
                <w:lang w:eastAsia="en-GB"/>
              </w:rPr>
              <w:t>Awareness of the importance of safeguarding children and young people</w:t>
            </w:r>
          </w:p>
          <w:p w14:paraId="098C962D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9EB7A" w14:textId="6C27E9CC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>Application form/Interview</w:t>
            </w:r>
          </w:p>
        </w:tc>
      </w:tr>
      <w:tr w:rsidR="006F6F48" w:rsidRPr="006F6F48" w14:paraId="55CCC6C5" w14:textId="77777777" w:rsidTr="003C7E7B">
        <w:trPr>
          <w:trHeight w:val="300"/>
        </w:trPr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38C90FC" w14:textId="77777777" w:rsidR="00EF4769" w:rsidRPr="00EF4769" w:rsidRDefault="00EF4769" w:rsidP="00EF4769">
            <w:pPr>
              <w:spacing w:line="300" w:lineRule="atLeast"/>
              <w:jc w:val="left"/>
              <w:rPr>
                <w:rFonts w:ascii="Calibri Light" w:hAnsi="Calibri Light" w:cs="Calibri Light"/>
                <w:b/>
                <w:szCs w:val="22"/>
                <w:lang w:eastAsia="en-GB"/>
              </w:rPr>
            </w:pPr>
            <w:bookmarkStart w:id="0" w:name="_GoBack"/>
            <w:r w:rsidRPr="00EF4769">
              <w:rPr>
                <w:rFonts w:ascii="Calibri Light" w:hAnsi="Calibri Light" w:cs="Calibri Light"/>
                <w:b/>
                <w:szCs w:val="22"/>
                <w:lang w:eastAsia="en-GB"/>
              </w:rPr>
              <w:t>Personal Qualities</w:t>
            </w:r>
          </w:p>
          <w:bookmarkEnd w:id="0"/>
          <w:p w14:paraId="2989A2E3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7B273D" w14:textId="77777777" w:rsidR="006F6F48" w:rsidRPr="00C05247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C05247">
              <w:rPr>
                <w:rFonts w:ascii="Calibri Light" w:hAnsi="Calibri Light" w:cs="Calibri Light"/>
                <w:szCs w:val="22"/>
                <w:lang w:eastAsia="en-GB"/>
              </w:rPr>
              <w:t>Friendly, approachable and professional manner</w:t>
            </w:r>
          </w:p>
          <w:p w14:paraId="203A96F7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E3390" w14:textId="3F1A39CB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>Interview</w:t>
            </w:r>
          </w:p>
        </w:tc>
      </w:tr>
      <w:tr w:rsidR="006F6F48" w:rsidRPr="006F6F48" w14:paraId="3B335F90" w14:textId="77777777" w:rsidTr="003C7E7B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BF25AE5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7C4FA6" w14:textId="77777777" w:rsidR="006F6F48" w:rsidRPr="00C05247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C05247">
              <w:rPr>
                <w:rFonts w:ascii="Calibri Light" w:hAnsi="Calibri Light" w:cs="Calibri Light"/>
                <w:szCs w:val="22"/>
                <w:lang w:eastAsia="en-GB"/>
              </w:rPr>
              <w:t>Positive attitude and enthusiasm for learning</w:t>
            </w:r>
          </w:p>
          <w:p w14:paraId="0B95E02E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60826" w14:textId="27603E35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>Application form/Interview</w:t>
            </w:r>
          </w:p>
        </w:tc>
      </w:tr>
      <w:tr w:rsidR="006F6F48" w:rsidRPr="006F6F48" w14:paraId="40F54D4A" w14:textId="77777777" w:rsidTr="003C7E7B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79BA483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4DF9C8" w14:textId="77777777" w:rsidR="006F6F48" w:rsidRPr="00C05247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C05247">
              <w:rPr>
                <w:rFonts w:ascii="Calibri Light" w:hAnsi="Calibri Light" w:cs="Calibri Light"/>
                <w:szCs w:val="22"/>
                <w:lang w:eastAsia="en-GB"/>
              </w:rPr>
              <w:t>Ability to use initiative and adopt a flexible approach to work</w:t>
            </w:r>
          </w:p>
          <w:p w14:paraId="290325D6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CF3A1C" w14:textId="69597166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>Application form/Interview</w:t>
            </w:r>
          </w:p>
        </w:tc>
      </w:tr>
      <w:tr w:rsidR="006F6F48" w:rsidRPr="006F6F48" w14:paraId="2E707E64" w14:textId="77777777" w:rsidTr="003C7E7B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DA2F94F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2BCE4" w14:textId="77777777" w:rsidR="006F6F48" w:rsidRPr="00C05247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C05247">
              <w:rPr>
                <w:rFonts w:ascii="Calibri Light" w:hAnsi="Calibri Light" w:cs="Calibri Light"/>
                <w:szCs w:val="22"/>
                <w:lang w:eastAsia="en-GB"/>
              </w:rPr>
              <w:t>Commitment to providing excellent support to pupils, families and staff</w:t>
            </w:r>
          </w:p>
          <w:p w14:paraId="104314FB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8AD62" w14:textId="54F8D6E8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>Application form/Interview</w:t>
            </w:r>
          </w:p>
        </w:tc>
      </w:tr>
      <w:tr w:rsidR="006F6F48" w:rsidRPr="006F6F48" w14:paraId="08A9F097" w14:textId="77777777" w:rsidTr="003C7E7B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CAD8A7C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7CAE64" w14:textId="77777777" w:rsidR="006F6F48" w:rsidRPr="00C05247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C05247">
              <w:rPr>
                <w:rFonts w:ascii="Calibri Light" w:hAnsi="Calibri Light" w:cs="Calibri Light"/>
                <w:szCs w:val="22"/>
                <w:lang w:eastAsia="en-GB"/>
              </w:rPr>
              <w:t>High professional standards, including good attendance and punctuality</w:t>
            </w:r>
          </w:p>
          <w:p w14:paraId="18A68DD1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B4B70" w14:textId="6F7ACC34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>Application form</w:t>
            </w:r>
            <w:r>
              <w:rPr>
                <w:rFonts w:ascii="Calibri Light" w:hAnsi="Calibri Light" w:cs="Calibri Light"/>
                <w:szCs w:val="22"/>
                <w:lang w:eastAsia="en-GB"/>
              </w:rPr>
              <w:t>/ References</w:t>
            </w:r>
          </w:p>
        </w:tc>
      </w:tr>
      <w:tr w:rsidR="006F6F48" w:rsidRPr="006F6F48" w14:paraId="5D7197D2" w14:textId="77777777" w:rsidTr="003C7E7B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A7F8FB8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85C77" w14:textId="77777777" w:rsidR="006F6F48" w:rsidRPr="00C05247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C05247">
              <w:rPr>
                <w:rFonts w:ascii="Calibri Light" w:hAnsi="Calibri Light" w:cs="Calibri Light"/>
                <w:szCs w:val="22"/>
                <w:lang w:eastAsia="en-GB"/>
              </w:rPr>
              <w:t>Ability to remain calm and professional when dealing with sensitive information</w:t>
            </w:r>
          </w:p>
          <w:p w14:paraId="0AB96EE6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E01426" w14:textId="2D95B0B4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>Application form/Interview</w:t>
            </w:r>
          </w:p>
        </w:tc>
      </w:tr>
      <w:tr w:rsidR="006F6F48" w:rsidRPr="006F6F48" w14:paraId="29D77594" w14:textId="77777777" w:rsidTr="003C7E7B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9DA3EF5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B2620D" w14:textId="77777777" w:rsidR="006F6F48" w:rsidRPr="00C05247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C05247">
              <w:rPr>
                <w:rFonts w:ascii="Calibri Light" w:hAnsi="Calibri Light" w:cs="Calibri Light"/>
                <w:szCs w:val="22"/>
                <w:lang w:eastAsia="en-GB"/>
              </w:rPr>
              <w:t>Commitment to the Academy's values and ethos</w:t>
            </w:r>
          </w:p>
          <w:p w14:paraId="74AE3DE1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88CAC3" w14:textId="51365CDF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>Application for</w:t>
            </w:r>
            <w:r>
              <w:rPr>
                <w:rFonts w:ascii="Calibri Light" w:hAnsi="Calibri Light" w:cs="Calibri Light"/>
                <w:szCs w:val="22"/>
                <w:lang w:eastAsia="en-GB"/>
              </w:rPr>
              <w:t>m</w:t>
            </w:r>
          </w:p>
        </w:tc>
      </w:tr>
      <w:tr w:rsidR="006F6F48" w:rsidRPr="006F6F48" w14:paraId="0576AB2F" w14:textId="77777777" w:rsidTr="003C7E7B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9C68755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23F34" w14:textId="77777777" w:rsidR="006F6F48" w:rsidRPr="00C05247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C05247">
              <w:rPr>
                <w:rFonts w:ascii="Calibri Light" w:hAnsi="Calibri Light" w:cs="Calibri Light"/>
                <w:szCs w:val="22"/>
                <w:lang w:eastAsia="en-GB"/>
              </w:rPr>
              <w:t>Commitment to equality, diversity and inclusion</w:t>
            </w:r>
          </w:p>
          <w:p w14:paraId="6042962D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88356E" w14:textId="259A227B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>Application form</w:t>
            </w:r>
          </w:p>
        </w:tc>
      </w:tr>
      <w:tr w:rsidR="006F6F48" w:rsidRPr="006F6F48" w14:paraId="53230BA1" w14:textId="77777777" w:rsidTr="003C7E7B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91E50B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A2AAD" w14:textId="77777777" w:rsidR="006F6F48" w:rsidRPr="00C05247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C05247">
              <w:rPr>
                <w:rFonts w:ascii="Calibri Light" w:hAnsi="Calibri Light" w:cs="Calibri Light"/>
                <w:szCs w:val="22"/>
                <w:lang w:eastAsia="en-GB"/>
              </w:rPr>
              <w:t>Commitment to safeguarding and promoting the welfare of children and young people</w:t>
            </w:r>
          </w:p>
          <w:p w14:paraId="5C0CAEF6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A0F6A5" w14:textId="1E9BE1D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>Application form/Interview</w:t>
            </w:r>
          </w:p>
        </w:tc>
      </w:tr>
      <w:tr w:rsidR="006F6F48" w:rsidRPr="006F6F48" w14:paraId="0E480B99" w14:textId="77777777" w:rsidTr="00214722">
        <w:trPr>
          <w:trHeight w:val="300"/>
        </w:trPr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E83B191" w14:textId="77777777" w:rsidR="006F6F48" w:rsidRPr="006F6F48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b/>
                <w:szCs w:val="22"/>
                <w:lang w:eastAsia="en-GB"/>
              </w:rPr>
            </w:pPr>
            <w:r w:rsidRPr="006F6F48">
              <w:rPr>
                <w:rFonts w:ascii="Calibri Light" w:hAnsi="Calibri Light" w:cs="Calibri Light"/>
                <w:b/>
                <w:szCs w:val="22"/>
                <w:lang w:eastAsia="en-GB"/>
              </w:rPr>
              <w:t>Interests</w:t>
            </w:r>
          </w:p>
          <w:p w14:paraId="4A12CACD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38"/>
              <w:gridCol w:w="111"/>
            </w:tblGrid>
            <w:tr w:rsidR="006F6F48" w:rsidRPr="006F6F48" w14:paraId="355D67FE" w14:textId="77777777" w:rsidTr="006F6F4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tcBorders>
                  <w:vAlign w:val="center"/>
                  <w:hideMark/>
                </w:tcPr>
                <w:p w14:paraId="20F462B1" w14:textId="77777777" w:rsidR="006F6F48" w:rsidRPr="006F6F48" w:rsidRDefault="006F6F48" w:rsidP="006F6F48">
                  <w:pPr>
                    <w:jc w:val="left"/>
                    <w:rPr>
                      <w:rFonts w:ascii="Calibri Light" w:hAnsi="Calibri Light" w:cs="Calibri Light"/>
                      <w:szCs w:val="22"/>
                      <w:lang w:eastAsia="en-GB"/>
                    </w:rPr>
                  </w:pPr>
                  <w:r w:rsidRPr="006F6F48">
                    <w:rPr>
                      <w:rFonts w:ascii="Calibri Light" w:hAnsi="Calibri Light" w:cs="Calibri Light"/>
                      <w:szCs w:val="22"/>
                      <w:lang w:eastAsia="en-GB"/>
                    </w:rPr>
                    <w:t>An interest in supporting the education and wellbeing of young people</w:t>
                  </w:r>
                </w:p>
              </w:tc>
              <w:tc>
                <w:tcPr>
                  <w:tcW w:w="0" w:type="auto"/>
                  <w:tcBorders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tcBorders>
                  <w:vAlign w:val="center"/>
                  <w:hideMark/>
                </w:tcPr>
                <w:p w14:paraId="5A7AD580" w14:textId="77777777" w:rsidR="006F6F48" w:rsidRPr="006F6F48" w:rsidRDefault="006F6F48" w:rsidP="006F6F48">
                  <w:pPr>
                    <w:jc w:val="left"/>
                    <w:rPr>
                      <w:rFonts w:ascii="Calibri Light" w:hAnsi="Calibri Light" w:cs="Calibri Light"/>
                      <w:szCs w:val="22"/>
                      <w:lang w:eastAsia="en-GB"/>
                    </w:rPr>
                  </w:pPr>
                </w:p>
              </w:tc>
            </w:tr>
          </w:tbl>
          <w:p w14:paraId="4DFAF9DB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0292A" w14:textId="3212B496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>Application form/Interview</w:t>
            </w:r>
          </w:p>
        </w:tc>
      </w:tr>
      <w:tr w:rsidR="006F6F48" w:rsidRPr="006F6F48" w14:paraId="71684F5B" w14:textId="77777777" w:rsidTr="00214722">
        <w:trPr>
          <w:trHeight w:val="300"/>
        </w:trPr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F1B02A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6523A6" w14:textId="77777777" w:rsidR="006F6F48" w:rsidRPr="006F6F48" w:rsidRDefault="006F6F48" w:rsidP="006F6F48">
            <w:pPr>
              <w:spacing w:line="300" w:lineRule="atLeast"/>
              <w:jc w:val="left"/>
              <w:rPr>
                <w:rFonts w:ascii="Calibri Light" w:hAnsi="Calibri Light" w:cs="Calibri Light"/>
                <w:szCs w:val="22"/>
                <w:lang w:eastAsia="en-GB"/>
              </w:rPr>
            </w:pP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>An interest in developing a career in school administration, attendance and admissions</w:t>
            </w:r>
          </w:p>
          <w:p w14:paraId="5F003550" w14:textId="77777777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0A3A38" w14:textId="12A6A886" w:rsidR="006F6F48" w:rsidRPr="006F6F48" w:rsidRDefault="006F6F48" w:rsidP="006F6F48">
            <w:pPr>
              <w:jc w:val="left"/>
              <w:textAlignment w:val="baseline"/>
              <w:rPr>
                <w:rFonts w:ascii="Calibri Light" w:hAnsi="Calibri Light" w:cs="Calibri Light"/>
                <w:b/>
                <w:szCs w:val="22"/>
                <w:lang w:val="en-US" w:eastAsia="en-GB"/>
              </w:rPr>
            </w:pPr>
            <w:r w:rsidRPr="006F6F48">
              <w:rPr>
                <w:rFonts w:ascii="Calibri Light" w:hAnsi="Calibri Light" w:cs="Calibri Light"/>
                <w:szCs w:val="22"/>
                <w:lang w:eastAsia="en-GB"/>
              </w:rPr>
              <w:t>Application form/Interview</w:t>
            </w:r>
          </w:p>
        </w:tc>
      </w:tr>
    </w:tbl>
    <w:p w14:paraId="72A3D3EC" w14:textId="77777777" w:rsidR="006F1E84" w:rsidRPr="006F6F48" w:rsidRDefault="006F1E84" w:rsidP="00F4341F">
      <w:pPr>
        <w:rPr>
          <w:rFonts w:ascii="Calibri Light" w:hAnsi="Calibri Light" w:cs="Calibri Light"/>
          <w:szCs w:val="22"/>
        </w:rPr>
      </w:pPr>
    </w:p>
    <w:sectPr w:rsidR="006F1E84" w:rsidRPr="006F6F48" w:rsidSect="00177EA2">
      <w:headerReference w:type="default" r:id="rId10"/>
      <w:pgSz w:w="11906" w:h="16838"/>
      <w:pgMar w:top="1258" w:right="1286" w:bottom="1440" w:left="1440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61E4C" w14:textId="77777777" w:rsidR="00013B6A" w:rsidRDefault="00013B6A">
      <w:r>
        <w:separator/>
      </w:r>
    </w:p>
  </w:endnote>
  <w:endnote w:type="continuationSeparator" w:id="0">
    <w:p w14:paraId="44EAFD9C" w14:textId="77777777" w:rsidR="00013B6A" w:rsidRDefault="00013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940D" w14:textId="77777777" w:rsidR="00013B6A" w:rsidRDefault="00013B6A">
      <w:r>
        <w:separator/>
      </w:r>
    </w:p>
  </w:footnote>
  <w:footnote w:type="continuationSeparator" w:id="0">
    <w:p w14:paraId="0E27B00A" w14:textId="77777777" w:rsidR="00013B6A" w:rsidRDefault="00013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F93D5" w14:textId="77777777" w:rsidR="00177EA2" w:rsidRDefault="004E59BD" w:rsidP="00177EA2">
    <w:pPr>
      <w:pStyle w:val="Header"/>
      <w:jc w:val="center"/>
    </w:pPr>
    <w:r>
      <w:t>Southmoor Academy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4C6D"/>
    <w:multiLevelType w:val="hybridMultilevel"/>
    <w:tmpl w:val="5F0CDA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D17B3"/>
    <w:multiLevelType w:val="hybridMultilevel"/>
    <w:tmpl w:val="BE80C22E"/>
    <w:lvl w:ilvl="0" w:tplc="D6EA45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52BC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886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9C6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C415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22A9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E2C7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6C5E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9865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F4E2D"/>
    <w:multiLevelType w:val="hybridMultilevel"/>
    <w:tmpl w:val="BB10C8E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D5D2D"/>
    <w:multiLevelType w:val="hybridMultilevel"/>
    <w:tmpl w:val="A4C6C6E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FEEB0"/>
    <w:multiLevelType w:val="hybridMultilevel"/>
    <w:tmpl w:val="EA7658CC"/>
    <w:lvl w:ilvl="0" w:tplc="2708A1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78AF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D237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40C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8E0C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E620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C48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80A0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F4D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F5995"/>
    <w:multiLevelType w:val="hybridMultilevel"/>
    <w:tmpl w:val="0D445012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8947F9"/>
    <w:multiLevelType w:val="hybridMultilevel"/>
    <w:tmpl w:val="68143F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1FF2D"/>
    <w:multiLevelType w:val="hybridMultilevel"/>
    <w:tmpl w:val="15407A6C"/>
    <w:lvl w:ilvl="0" w:tplc="FC283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EEEB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8A3F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C2BE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3C43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823C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166A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EECE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A0D1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4432E1"/>
    <w:multiLevelType w:val="hybridMultilevel"/>
    <w:tmpl w:val="4B92B6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BA4652"/>
    <w:multiLevelType w:val="hybridMultilevel"/>
    <w:tmpl w:val="F676C9C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66007A"/>
    <w:multiLevelType w:val="hybridMultilevel"/>
    <w:tmpl w:val="0882AE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03DE3"/>
    <w:multiLevelType w:val="hybridMultilevel"/>
    <w:tmpl w:val="D7A8F8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9B40D6"/>
    <w:multiLevelType w:val="hybridMultilevel"/>
    <w:tmpl w:val="2570A3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CC8D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8"/>
  </w:num>
  <w:num w:numId="5">
    <w:abstractNumId w:val="10"/>
  </w:num>
  <w:num w:numId="6">
    <w:abstractNumId w:val="12"/>
  </w:num>
  <w:num w:numId="7">
    <w:abstractNumId w:val="9"/>
  </w:num>
  <w:num w:numId="8">
    <w:abstractNumId w:val="5"/>
  </w:num>
  <w:num w:numId="9">
    <w:abstractNumId w:val="11"/>
  </w:num>
  <w:num w:numId="10">
    <w:abstractNumId w:val="6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376"/>
    <w:rsid w:val="0000681F"/>
    <w:rsid w:val="00013B6A"/>
    <w:rsid w:val="000170AE"/>
    <w:rsid w:val="00066F0B"/>
    <w:rsid w:val="00075A67"/>
    <w:rsid w:val="000B0DB9"/>
    <w:rsid w:val="000D6C0C"/>
    <w:rsid w:val="000F0582"/>
    <w:rsid w:val="00133376"/>
    <w:rsid w:val="0014226C"/>
    <w:rsid w:val="00160695"/>
    <w:rsid w:val="00177EA2"/>
    <w:rsid w:val="00182FBD"/>
    <w:rsid w:val="00183056"/>
    <w:rsid w:val="001F132C"/>
    <w:rsid w:val="002433F9"/>
    <w:rsid w:val="00267838"/>
    <w:rsid w:val="002A14E6"/>
    <w:rsid w:val="003159C6"/>
    <w:rsid w:val="00327420"/>
    <w:rsid w:val="00330186"/>
    <w:rsid w:val="00335126"/>
    <w:rsid w:val="003C6BCD"/>
    <w:rsid w:val="003F79F6"/>
    <w:rsid w:val="00446390"/>
    <w:rsid w:val="004D19C4"/>
    <w:rsid w:val="004E5134"/>
    <w:rsid w:val="004E59BD"/>
    <w:rsid w:val="004E62E1"/>
    <w:rsid w:val="004F4DDC"/>
    <w:rsid w:val="005176A7"/>
    <w:rsid w:val="00544618"/>
    <w:rsid w:val="005C3AC3"/>
    <w:rsid w:val="005E417B"/>
    <w:rsid w:val="00636A4D"/>
    <w:rsid w:val="00655146"/>
    <w:rsid w:val="0069007E"/>
    <w:rsid w:val="006F1E84"/>
    <w:rsid w:val="006F6F48"/>
    <w:rsid w:val="00715A91"/>
    <w:rsid w:val="00717328"/>
    <w:rsid w:val="00720ADD"/>
    <w:rsid w:val="00742A1A"/>
    <w:rsid w:val="00746DF0"/>
    <w:rsid w:val="00774D42"/>
    <w:rsid w:val="00797F15"/>
    <w:rsid w:val="007A36D6"/>
    <w:rsid w:val="008418EE"/>
    <w:rsid w:val="00853B7A"/>
    <w:rsid w:val="00901056"/>
    <w:rsid w:val="00924120"/>
    <w:rsid w:val="009478C4"/>
    <w:rsid w:val="00982C02"/>
    <w:rsid w:val="00995909"/>
    <w:rsid w:val="009C278D"/>
    <w:rsid w:val="009F1873"/>
    <w:rsid w:val="00A00081"/>
    <w:rsid w:val="00A3706E"/>
    <w:rsid w:val="00A4517F"/>
    <w:rsid w:val="00A75F0A"/>
    <w:rsid w:val="00AA683E"/>
    <w:rsid w:val="00AB59BD"/>
    <w:rsid w:val="00AF01C9"/>
    <w:rsid w:val="00AF31C4"/>
    <w:rsid w:val="00B3583B"/>
    <w:rsid w:val="00B75A93"/>
    <w:rsid w:val="00B93CC1"/>
    <w:rsid w:val="00BA60E4"/>
    <w:rsid w:val="00BD5B2B"/>
    <w:rsid w:val="00BE4A6C"/>
    <w:rsid w:val="00C05247"/>
    <w:rsid w:val="00C322A1"/>
    <w:rsid w:val="00C44F29"/>
    <w:rsid w:val="00CD61C6"/>
    <w:rsid w:val="00D37FC9"/>
    <w:rsid w:val="00D448C9"/>
    <w:rsid w:val="00DF30F3"/>
    <w:rsid w:val="00E154F1"/>
    <w:rsid w:val="00E2242E"/>
    <w:rsid w:val="00E507DE"/>
    <w:rsid w:val="00E5481B"/>
    <w:rsid w:val="00E83EB7"/>
    <w:rsid w:val="00EA0CC3"/>
    <w:rsid w:val="00ED0E5F"/>
    <w:rsid w:val="00ED1FCD"/>
    <w:rsid w:val="00EF223C"/>
    <w:rsid w:val="00EF4769"/>
    <w:rsid w:val="00F122DC"/>
    <w:rsid w:val="00F231BF"/>
    <w:rsid w:val="00F4341F"/>
    <w:rsid w:val="00F51956"/>
    <w:rsid w:val="00FC2433"/>
    <w:rsid w:val="0237FDE3"/>
    <w:rsid w:val="035E4369"/>
    <w:rsid w:val="18F29CFA"/>
    <w:rsid w:val="1BF151D2"/>
    <w:rsid w:val="1FD465D7"/>
    <w:rsid w:val="21D189BF"/>
    <w:rsid w:val="278C8FD9"/>
    <w:rsid w:val="2EB4A7CB"/>
    <w:rsid w:val="3D30169C"/>
    <w:rsid w:val="419BB354"/>
    <w:rsid w:val="4860A778"/>
    <w:rsid w:val="5086CD27"/>
    <w:rsid w:val="53B9E027"/>
    <w:rsid w:val="5420789C"/>
    <w:rsid w:val="5E9C7708"/>
    <w:rsid w:val="5ECD9769"/>
    <w:rsid w:val="68E48985"/>
    <w:rsid w:val="69BC16F6"/>
    <w:rsid w:val="6A153EE6"/>
    <w:rsid w:val="6E5DFEC2"/>
    <w:rsid w:val="762A141A"/>
    <w:rsid w:val="76AC7C10"/>
    <w:rsid w:val="7724C408"/>
    <w:rsid w:val="7DD0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2994E"/>
  <w15:chartTrackingRefBased/>
  <w15:docId w15:val="{1CB942FA-4D52-4EFD-B59F-C4821C73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5126"/>
    <w:pPr>
      <w:jc w:val="both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183056"/>
    <w:pPr>
      <w:keepNext/>
      <w:outlineLvl w:val="0"/>
    </w:pPr>
    <w:rPr>
      <w:rFonts w:ascii="Verdana" w:hAnsi="Verdana"/>
      <w:b/>
      <w:sz w:val="48"/>
      <w:szCs w:val="22"/>
    </w:rPr>
  </w:style>
  <w:style w:type="paragraph" w:styleId="Heading2">
    <w:name w:val="heading 2"/>
    <w:basedOn w:val="Normal"/>
    <w:next w:val="Normal"/>
    <w:qFormat/>
    <w:rsid w:val="005176A7"/>
    <w:pPr>
      <w:keepNext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183056"/>
    <w:pPr>
      <w:keepNext/>
      <w:spacing w:before="240" w:after="60"/>
      <w:outlineLvl w:val="2"/>
    </w:pPr>
    <w:rPr>
      <w:rFonts w:ascii="Verdana" w:hAnsi="Verdana" w:cs="Arial"/>
      <w:b/>
      <w:bCs/>
      <w:sz w:val="28"/>
      <w:szCs w:val="26"/>
    </w:rPr>
  </w:style>
  <w:style w:type="paragraph" w:styleId="Heading4">
    <w:name w:val="heading 4"/>
    <w:basedOn w:val="Normal"/>
    <w:next w:val="Normal"/>
    <w:qFormat/>
    <w:rsid w:val="0033512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3512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next w:val="Normal"/>
    <w:rsid w:val="00774D42"/>
    <w:pPr>
      <w:spacing w:before="120" w:after="120"/>
    </w:pPr>
  </w:style>
  <w:style w:type="paragraph" w:styleId="Header">
    <w:name w:val="header"/>
    <w:basedOn w:val="Normal"/>
    <w:rsid w:val="000170A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170AE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335126"/>
    <w:pPr>
      <w:ind w:left="360"/>
      <w:jc w:val="left"/>
    </w:pPr>
    <w:rPr>
      <w:rFonts w:ascii="Tahoma" w:hAnsi="Tahoma"/>
      <w:szCs w:val="24"/>
    </w:rPr>
  </w:style>
  <w:style w:type="paragraph" w:styleId="BodyTextIndent2">
    <w:name w:val="Body Text Indent 2"/>
    <w:basedOn w:val="Normal"/>
    <w:rsid w:val="00335126"/>
    <w:pPr>
      <w:ind w:left="360"/>
    </w:pPr>
    <w:rPr>
      <w:rFonts w:ascii="Tahoma" w:hAnsi="Tahoma"/>
      <w:szCs w:val="24"/>
    </w:rPr>
  </w:style>
  <w:style w:type="paragraph" w:styleId="BalloonText">
    <w:name w:val="Balloon Text"/>
    <w:basedOn w:val="Normal"/>
    <w:link w:val="BalloonTextChar"/>
    <w:rsid w:val="006551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55146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0681F"/>
    <w:pPr>
      <w:ind w:left="720"/>
      <w:jc w:val="left"/>
    </w:pPr>
    <w:rPr>
      <w:rFonts w:ascii="Arial" w:hAnsi="Arial" w:cs="Arial"/>
      <w:szCs w:val="24"/>
    </w:rPr>
  </w:style>
  <w:style w:type="table" w:styleId="TableGrid">
    <w:name w:val="Table Grid"/>
    <w:basedOn w:val="TableNormal"/>
    <w:rsid w:val="00D37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37FC9"/>
    <w:rPr>
      <w:b/>
      <w:bCs/>
    </w:rPr>
  </w:style>
  <w:style w:type="paragraph" w:customStyle="1" w:styleId="paragraph">
    <w:name w:val="paragraph"/>
    <w:basedOn w:val="Normal"/>
    <w:rsid w:val="00636A4D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636A4D"/>
  </w:style>
  <w:style w:type="character" w:customStyle="1" w:styleId="eop">
    <w:name w:val="eop"/>
    <w:basedOn w:val="DefaultParagraphFont"/>
    <w:rsid w:val="00636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3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5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09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34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2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4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9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2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8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0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2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3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8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2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3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1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1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1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0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3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1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7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3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9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89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8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5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6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98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0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7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52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49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30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3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5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9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8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0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6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6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5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8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20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66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8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2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4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3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3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8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13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1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9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33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6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7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5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80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8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5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4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4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4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8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6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1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3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4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6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0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7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87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8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1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87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7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0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33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4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7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1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18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64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2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7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7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5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2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66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6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84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8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4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6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6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4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65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92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2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0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93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6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1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0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3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9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1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1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6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66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5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7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1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4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5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8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7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0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ichard.bain\Application%20Data\Microsoft\Templates\SV%20headed%20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1CF6295EA4E54ABC0E2B9E7B0B9430" ma:contentTypeVersion="18" ma:contentTypeDescription="Create a new document." ma:contentTypeScope="" ma:versionID="3eadcc81a425810b5a0253d1175c4c63">
  <xsd:schema xmlns:xsd="http://www.w3.org/2001/XMLSchema" xmlns:xs="http://www.w3.org/2001/XMLSchema" xmlns:p="http://schemas.microsoft.com/office/2006/metadata/properties" xmlns:ns3="6b9d5dd4-9644-495a-8ca4-56831af83ca2" xmlns:ns4="bbecf17a-82ce-4253-929d-4ca857f0278b" targetNamespace="http://schemas.microsoft.com/office/2006/metadata/properties" ma:root="true" ma:fieldsID="269899d89bf186dcbfc435388329fa3e" ns3:_="" ns4:_="">
    <xsd:import namespace="6b9d5dd4-9644-495a-8ca4-56831af83ca2"/>
    <xsd:import namespace="bbecf17a-82ce-4253-929d-4ca857f027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d5dd4-9644-495a-8ca4-56831af83c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cf17a-82ce-4253-929d-4ca857f0278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A9AEE-A717-41DC-9B18-52787B818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d5dd4-9644-495a-8ca4-56831af83ca2"/>
    <ds:schemaRef ds:uri="bbecf17a-82ce-4253-929d-4ca857f02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40FFE3-F7E9-4AA3-8F31-78A931D8E7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058F37-9FC2-4BF7-BF20-648102BB2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 headed 1</Template>
  <TotalTime>1</TotalTime>
  <Pages>3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 specification</vt:lpstr>
    </vt:vector>
  </TitlesOfParts>
  <Company>Sunderland LEA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 specification</dc:title>
  <dc:subject/>
  <dc:creator>Richard Bain</dc:creator>
  <cp:keywords/>
  <dc:description/>
  <cp:lastModifiedBy>SamFerry</cp:lastModifiedBy>
  <cp:revision>2</cp:revision>
  <cp:lastPrinted>2020-06-18T23:50:00Z</cp:lastPrinted>
  <dcterms:created xsi:type="dcterms:W3CDTF">2026-08-12T10:10:00Z</dcterms:created>
  <dcterms:modified xsi:type="dcterms:W3CDTF">2026-08-12T10:10:00Z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0x010100201CF6295EA4E54ABC0E2B9E7B0B9430</vt:lpwstr>
  </property>
  <property fmtid="{D5CDD505-2E9C-101B-9397-08002B2CF9AE}" pid="3" name="NotebookType">
    <vt:lpwstr/>
  </property>
  <property fmtid="{D5CDD505-2E9C-101B-9397-08002B2CF9AE}" pid="4" name="Invited_Teachers">
    <vt:lpwstr/>
  </property>
  <property fmtid="{D5CDD505-2E9C-101B-9397-08002B2CF9AE}" pid="5" name="Owner">
    <vt:lpwstr/>
  </property>
  <property fmtid="{D5CDD505-2E9C-101B-9397-08002B2CF9AE}" pid="6" name="FolderType">
    <vt:lpwstr/>
  </property>
  <property fmtid="{D5CDD505-2E9C-101B-9397-08002B2CF9AE}" pid="7" name="CultureName">
    <vt:lpwstr/>
  </property>
  <property fmtid="{D5CDD505-2E9C-101B-9397-08002B2CF9AE}" pid="8" name="Distribution_Groups">
    <vt:lpwstr/>
  </property>
  <property fmtid="{D5CDD505-2E9C-101B-9397-08002B2CF9AE}" pid="9" name="AppVersion">
    <vt:lpwstr/>
  </property>
  <property fmtid="{D5CDD505-2E9C-101B-9397-08002B2CF9AE}" pid="10" name="Invited_Students">
    <vt:lpwstr/>
  </property>
  <property fmtid="{D5CDD505-2E9C-101B-9397-08002B2CF9AE}" pid="11" name="Math_Settings">
    <vt:lpwstr/>
  </property>
  <property fmtid="{D5CDD505-2E9C-101B-9397-08002B2CF9AE}" pid="12" name="Templates">
    <vt:lpwstr/>
  </property>
  <property fmtid="{D5CDD505-2E9C-101B-9397-08002B2CF9AE}" pid="13" name="Teachers">
    <vt:lpwstr/>
  </property>
  <property fmtid="{D5CDD505-2E9C-101B-9397-08002B2CF9AE}" pid="14" name="Student_Groups">
    <vt:lpwstr/>
  </property>
  <property fmtid="{D5CDD505-2E9C-101B-9397-08002B2CF9AE}" pid="15" name="TeamsChannelId">
    <vt:lpwstr/>
  </property>
  <property fmtid="{D5CDD505-2E9C-101B-9397-08002B2CF9AE}" pid="16" name="IsNotebookLocked">
    <vt:lpwstr/>
  </property>
  <property fmtid="{D5CDD505-2E9C-101B-9397-08002B2CF9AE}" pid="17" name="DefaultSectionNames">
    <vt:lpwstr/>
  </property>
  <property fmtid="{D5CDD505-2E9C-101B-9397-08002B2CF9AE}" pid="18" name="Self_Registration_Enabled">
    <vt:lpwstr/>
  </property>
  <property fmtid="{D5CDD505-2E9C-101B-9397-08002B2CF9AE}" pid="19" name="Has_Teacher_Only_SectionGroup">
    <vt:lpwstr/>
  </property>
  <property fmtid="{D5CDD505-2E9C-101B-9397-08002B2CF9AE}" pid="20" name="Students">
    <vt:lpwstr/>
  </property>
  <property fmtid="{D5CDD505-2E9C-101B-9397-08002B2CF9AE}" pid="21" name="LMS_Mappings">
    <vt:lpwstr/>
  </property>
  <property fmtid="{D5CDD505-2E9C-101B-9397-08002B2CF9AE}" pid="22" name="Is_Collaboration_Space_Locked">
    <vt:lpwstr/>
  </property>
  <property fmtid="{D5CDD505-2E9C-101B-9397-08002B2CF9AE}" pid="23" name="_activity">
    <vt:lpwstr/>
  </property>
</Properties>
</file>